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1A9684" w14:textId="308BA660" w:rsidR="00D35162" w:rsidRDefault="00D35162" w:rsidP="000D2CA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#103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D2CA2" w:rsidRPr="000D2CA2">
        <w:rPr>
          <w:rFonts w:ascii="Arial" w:hAnsi="Arial" w:cs="Arial"/>
          <w:b/>
          <w:sz w:val="24"/>
          <w:szCs w:val="24"/>
        </w:rPr>
        <w:t>RP-240413</w:t>
      </w:r>
      <w:bookmarkStart w:id="0" w:name="_GoBack"/>
      <w:bookmarkEnd w:id="0"/>
    </w:p>
    <w:p w14:paraId="4B0D2EED" w14:textId="77777777" w:rsidR="00D35162" w:rsidRDefault="00D35162" w:rsidP="00D35162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4"/>
        </w:rPr>
      </w:pPr>
      <w:r>
        <w:rPr>
          <w:rFonts w:cs="Arial"/>
          <w:noProof w:val="0"/>
          <w:sz w:val="24"/>
        </w:rPr>
        <w:t>Maastricht, Netherlands, March 18-21, 2024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18BBB1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6206F" w:rsidRPr="00C6206F">
        <w:rPr>
          <w:rFonts w:ascii="Arial" w:hAnsi="Arial" w:cs="Arial"/>
          <w:b/>
          <w:bCs/>
        </w:rPr>
        <w:t>Huawei, HiSilicon</w:t>
      </w:r>
    </w:p>
    <w:p w14:paraId="21C5915E" w14:textId="6EEB048B" w:rsidR="00595B52" w:rsidRPr="00684CA1" w:rsidRDefault="00595B52" w:rsidP="00114DA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C6206F" w:rsidRPr="00C6206F">
        <w:rPr>
          <w:rFonts w:ascii="Arial" w:hAnsi="Arial" w:cs="Arial"/>
          <w:b/>
          <w:bCs/>
        </w:rPr>
        <w:t xml:space="preserve">WI exception request: </w:t>
      </w:r>
      <w:r w:rsidR="00114DA8" w:rsidRPr="00114DA8">
        <w:rPr>
          <w:rFonts w:ascii="Arial" w:hAnsi="Arial" w:cs="Arial"/>
          <w:b/>
          <w:bCs/>
        </w:rPr>
        <w:t>Rel-18 LTE Advanced CA for x (x&lt;=6) bands DL with y bands (y=1, 2) UL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0C6B246" w:rsidR="00595B52" w:rsidRPr="00684CA1" w:rsidRDefault="00595B52" w:rsidP="00D3516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C1684" w:rsidRPr="00EC1684">
        <w:rPr>
          <w:rFonts w:ascii="Arial" w:hAnsi="Arial"/>
          <w:b/>
        </w:rPr>
        <w:t>10.3.</w:t>
      </w:r>
      <w:r w:rsidR="00D35162">
        <w:rPr>
          <w:rFonts w:ascii="Arial" w:hAnsi="Arial"/>
          <w:b/>
        </w:rPr>
        <w:t>4</w:t>
      </w:r>
      <w:r w:rsidR="00EC1684" w:rsidRPr="00EC1684">
        <w:rPr>
          <w:rFonts w:ascii="Arial" w:hAnsi="Arial"/>
          <w:b/>
        </w:rPr>
        <w:t>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8D71AFB" w:rsidR="003F268E" w:rsidRPr="000A4E67" w:rsidRDefault="008A76FD" w:rsidP="00114DA8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14DA8" w:rsidRPr="00114DA8">
        <w:rPr>
          <w:sz w:val="24"/>
          <w:szCs w:val="24"/>
        </w:rPr>
        <w:t>Rel-18 LTE Advanced CA for x (x&lt;=6) bands DL with y bands (y=1, 2) UL</w:t>
      </w:r>
    </w:p>
    <w:p w14:paraId="3C946738" w14:textId="0772A5D5" w:rsidR="00B078D6" w:rsidRPr="000A4E67" w:rsidRDefault="00E13CB2" w:rsidP="00114DA8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114DA8" w:rsidRPr="00114DA8">
        <w:rPr>
          <w:sz w:val="24"/>
          <w:szCs w:val="24"/>
        </w:rPr>
        <w:t>LTE_CA_R18_xBDL_yBUL</w:t>
      </w:r>
    </w:p>
    <w:p w14:paraId="2448A9DC" w14:textId="0B8E90D8" w:rsidR="00B078D6" w:rsidRPr="000A4E67" w:rsidRDefault="00B47DAF" w:rsidP="00114DA8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14DA8" w:rsidRPr="00114DA8">
        <w:rPr>
          <w:sz w:val="24"/>
          <w:szCs w:val="24"/>
        </w:rPr>
        <w:t>960199</w:t>
      </w:r>
    </w:p>
    <w:p w14:paraId="12A92096" w14:textId="5621BFF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206F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1B2C9002" w:rsidR="00187B47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9DE23C6" w:rsidR="00187B47" w:rsidRPr="00DA709D" w:rsidRDefault="00C6206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  <w:r w:rsidR="00536C1D">
              <w:rPr>
                <w:b/>
                <w:sz w:val="24"/>
                <w:szCs w:val="24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1E09BA68" w:rsidR="00187B47" w:rsidRPr="00DA709D" w:rsidRDefault="00C6206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  <w:r w:rsidR="00536C1D">
              <w:rPr>
                <w:b/>
                <w:sz w:val="24"/>
                <w:szCs w:val="24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3672AC9" w:rsidR="00187B47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8F72640" w:rsidR="00CE1F4D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536C1D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3DB1189" w:rsidR="00536C1D" w:rsidRPr="00684CA1" w:rsidRDefault="00536C1D" w:rsidP="00D35162">
            <w:pPr>
              <w:spacing w:after="0"/>
            </w:pPr>
            <w:r>
              <w:t>3GPP RAN#10</w:t>
            </w:r>
            <w:r w:rsidR="00D35162">
              <w:t>4</w:t>
            </w:r>
            <w:r>
              <w:t xml:space="preserve"> (</w:t>
            </w:r>
            <w:r w:rsidR="00D35162">
              <w:t>June</w:t>
            </w:r>
            <w:r>
              <w:t xml:space="preserve"> 2024)</w:t>
            </w:r>
          </w:p>
        </w:tc>
      </w:tr>
      <w:tr w:rsidR="00536C1D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E9017B8" w:rsidR="00536C1D" w:rsidRPr="00684CA1" w:rsidRDefault="00536C1D" w:rsidP="00536C1D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536C1D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0A9252B" w:rsidR="00536C1D" w:rsidRPr="00684CA1" w:rsidRDefault="00536C1D" w:rsidP="00114DA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</w:t>
            </w:r>
            <w:r w:rsidR="00114DA8">
              <w:rPr>
                <w:lang w:eastAsia="zh-CN"/>
              </w:rPr>
              <w:t>6.101</w:t>
            </w:r>
          </w:p>
        </w:tc>
      </w:tr>
      <w:tr w:rsidR="00536C1D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0D09B7EE" w:rsidR="00536C1D" w:rsidRPr="00684CA1" w:rsidRDefault="00960AEF" w:rsidP="00D35162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Based on revised WID </w:t>
            </w:r>
            <w:r w:rsidR="00C54E8C" w:rsidRPr="00C54E8C">
              <w:rPr>
                <w:bCs/>
                <w:lang w:eastAsia="zh-CN"/>
              </w:rPr>
              <w:t>RP-240414</w:t>
            </w:r>
            <w:r>
              <w:rPr>
                <w:bCs/>
                <w:lang w:eastAsia="zh-CN"/>
              </w:rPr>
              <w:t>,</w:t>
            </w:r>
            <w:r w:rsidR="00DA387F">
              <w:rPr>
                <w:bCs/>
                <w:lang w:eastAsia="zh-CN"/>
              </w:rPr>
              <w:t xml:space="preserve"> </w:t>
            </w:r>
            <w:r w:rsidR="00D35162">
              <w:rPr>
                <w:bCs/>
                <w:lang w:eastAsia="zh-CN"/>
              </w:rPr>
              <w:t>60</w:t>
            </w:r>
            <w:r w:rsidR="00114DA8">
              <w:rPr>
                <w:bCs/>
                <w:lang w:eastAsia="zh-CN"/>
              </w:rPr>
              <w:t xml:space="preserve"> band combinations are yet to be completed. </w:t>
            </w:r>
          </w:p>
        </w:tc>
      </w:tr>
      <w:tr w:rsidR="00536C1D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D3CAB9C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83F9152" w:rsidR="00536C1D" w:rsidRPr="00684CA1" w:rsidRDefault="00536C1D" w:rsidP="00536C1D">
            <w:pPr>
              <w:spacing w:after="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combanations from the operator’s request can not be included in Rel-18.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50A27B0F" w:rsidR="00E72B61" w:rsidRPr="00684CA1" w:rsidRDefault="0039530E" w:rsidP="00D35162">
      <w:pPr>
        <w:rPr>
          <w:lang w:eastAsia="zh-CN"/>
        </w:rPr>
      </w:pPr>
      <w:r>
        <w:rPr>
          <w:lang w:eastAsia="zh-CN"/>
        </w:rPr>
        <w:t xml:space="preserve">Due to some </w:t>
      </w:r>
      <w:r>
        <w:rPr>
          <w:bCs/>
          <w:lang w:eastAsia="zh-CN"/>
        </w:rPr>
        <w:t xml:space="preserve">unfinished combos and </w:t>
      </w:r>
      <w:r w:rsidR="00D35162">
        <w:rPr>
          <w:bCs/>
          <w:lang w:eastAsia="zh-CN"/>
        </w:rPr>
        <w:t>8</w:t>
      </w:r>
      <w:r>
        <w:rPr>
          <w:bCs/>
          <w:lang w:eastAsia="zh-CN"/>
        </w:rPr>
        <w:t xml:space="preserve"> new combos requested in RAN#10</w:t>
      </w:r>
      <w:r w:rsidR="00D35162">
        <w:rPr>
          <w:bCs/>
          <w:lang w:eastAsia="zh-CN"/>
        </w:rPr>
        <w:t>3</w:t>
      </w:r>
      <w:r>
        <w:rPr>
          <w:bCs/>
          <w:lang w:eastAsia="zh-CN"/>
        </w:rPr>
        <w:t xml:space="preserve">, it is proposed to extend the WI to </w:t>
      </w:r>
      <w:r w:rsidR="00D35162">
        <w:rPr>
          <w:lang w:eastAsia="en-US"/>
        </w:rPr>
        <w:t>June</w:t>
      </w:r>
      <w:r>
        <w:rPr>
          <w:lang w:eastAsia="en-US"/>
        </w:rPr>
        <w:t xml:space="preserve"> 2</w:t>
      </w:r>
      <w:r w:rsidR="003F3273">
        <w:rPr>
          <w:lang w:eastAsia="en-US"/>
        </w:rPr>
        <w:t>02</w:t>
      </w:r>
      <w:r>
        <w:rPr>
          <w:lang w:eastAsia="en-US"/>
        </w:rPr>
        <w:t>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E4FCC95" w:rsidR="00E72B61" w:rsidRPr="00684CA1" w:rsidRDefault="0039530E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4F97C" w14:textId="77777777" w:rsidR="00471FF3" w:rsidRDefault="00471FF3">
      <w:r>
        <w:separator/>
      </w:r>
    </w:p>
  </w:endnote>
  <w:endnote w:type="continuationSeparator" w:id="0">
    <w:p w14:paraId="2A322E28" w14:textId="77777777" w:rsidR="00471FF3" w:rsidRDefault="0047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9A409" w14:textId="77777777" w:rsidR="00471FF3" w:rsidRDefault="00471FF3">
      <w:r>
        <w:separator/>
      </w:r>
    </w:p>
  </w:footnote>
  <w:footnote w:type="continuationSeparator" w:id="0">
    <w:p w14:paraId="4B93E83F" w14:textId="77777777" w:rsidR="00471FF3" w:rsidRDefault="00471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2CA2"/>
    <w:rsid w:val="000E55AD"/>
    <w:rsid w:val="000F7795"/>
    <w:rsid w:val="001000A1"/>
    <w:rsid w:val="00114DA8"/>
    <w:rsid w:val="001357D9"/>
    <w:rsid w:val="00187B47"/>
    <w:rsid w:val="001958AD"/>
    <w:rsid w:val="001C5C86"/>
    <w:rsid w:val="001D4F28"/>
    <w:rsid w:val="002000C2"/>
    <w:rsid w:val="002018D8"/>
    <w:rsid w:val="00220888"/>
    <w:rsid w:val="00223AB7"/>
    <w:rsid w:val="00236190"/>
    <w:rsid w:val="0025646D"/>
    <w:rsid w:val="002676EC"/>
    <w:rsid w:val="002C5575"/>
    <w:rsid w:val="002E7320"/>
    <w:rsid w:val="002E7A9E"/>
    <w:rsid w:val="003205AD"/>
    <w:rsid w:val="003225E2"/>
    <w:rsid w:val="00335FB2"/>
    <w:rsid w:val="003411A1"/>
    <w:rsid w:val="00344158"/>
    <w:rsid w:val="00363594"/>
    <w:rsid w:val="003734B0"/>
    <w:rsid w:val="0039530E"/>
    <w:rsid w:val="003A1EB0"/>
    <w:rsid w:val="003C6DA6"/>
    <w:rsid w:val="003F268E"/>
    <w:rsid w:val="003F3273"/>
    <w:rsid w:val="003F54E5"/>
    <w:rsid w:val="0043745F"/>
    <w:rsid w:val="0044029F"/>
    <w:rsid w:val="00471FF3"/>
    <w:rsid w:val="0048267C"/>
    <w:rsid w:val="004876B9"/>
    <w:rsid w:val="00493A79"/>
    <w:rsid w:val="004A6A60"/>
    <w:rsid w:val="00520A9C"/>
    <w:rsid w:val="005340C8"/>
    <w:rsid w:val="00536C1D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8798B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60AEF"/>
    <w:rsid w:val="00985B73"/>
    <w:rsid w:val="009A3BC4"/>
    <w:rsid w:val="009C1D49"/>
    <w:rsid w:val="009D0E46"/>
    <w:rsid w:val="00A10539"/>
    <w:rsid w:val="00A3082C"/>
    <w:rsid w:val="00A36378"/>
    <w:rsid w:val="00A70E1E"/>
    <w:rsid w:val="00AA5B6B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4E8C"/>
    <w:rsid w:val="00C57C50"/>
    <w:rsid w:val="00C6206F"/>
    <w:rsid w:val="00C715CA"/>
    <w:rsid w:val="00C83490"/>
    <w:rsid w:val="00C94020"/>
    <w:rsid w:val="00CE1F4D"/>
    <w:rsid w:val="00D05806"/>
    <w:rsid w:val="00D35162"/>
    <w:rsid w:val="00D77416"/>
    <w:rsid w:val="00D9295E"/>
    <w:rsid w:val="00DA387F"/>
    <w:rsid w:val="00DA709D"/>
    <w:rsid w:val="00DA74F3"/>
    <w:rsid w:val="00E00C03"/>
    <w:rsid w:val="00E033E0"/>
    <w:rsid w:val="00E13CB2"/>
    <w:rsid w:val="00E33739"/>
    <w:rsid w:val="00E37347"/>
    <w:rsid w:val="00E72B61"/>
    <w:rsid w:val="00E90B85"/>
    <w:rsid w:val="00EC1684"/>
    <w:rsid w:val="00EC7EB2"/>
    <w:rsid w:val="00F02530"/>
    <w:rsid w:val="00F076DF"/>
    <w:rsid w:val="00F3585F"/>
    <w:rsid w:val="00F40B2F"/>
    <w:rsid w:val="00F4338D"/>
    <w:rsid w:val="00F440D3"/>
    <w:rsid w:val="00F921F1"/>
    <w:rsid w:val="00F97A62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D35162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Mohammad ABDI ABYANEH</cp:lastModifiedBy>
  <cp:revision>5</cp:revision>
  <cp:lastPrinted>2009-10-12T14:10:00Z</cp:lastPrinted>
  <dcterms:created xsi:type="dcterms:W3CDTF">2024-03-07T08:47:00Z</dcterms:created>
  <dcterms:modified xsi:type="dcterms:W3CDTF">2024-03-11T08:32:00Z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(2)RO9FtC/K+UBGzeibOVv5cUrW5sW2M1TIbgykkQgybXOxARfxBl9bzjh5DtyCCGZm3SolzIeN
/3Wvs3iad9wGXn3KAWUNjqbHvmImBaEq+HLFoC0PSA8SXFHpUluXPSYhvAqAh8Cy6QQwzQaR
hs4Q5JNcXYVxcB6YB7YkAP7gMsK/6C9yYa6AAhlW9xqEvwb/Tr/Sc76K3A/p9ZY/D7G+Ps/g
1UtCN7EYpJ3ifc14Ou</vt:lpwstr>
  </property>
  <property fmtid="{D5CDD505-2E9C-101B-9397-08002B2CF9AE}" pid="4" name="_2015_ms_pID_7253431">
    <vt:lpwstr>dVa0O22T4A529WLZPvge/TQDwVfDF6pX922PRM8F2X2Z98QMPPKLdf
bBLlYxutzHi9eQjM8HQHWJpeh/lXlHurrSU6KbZKmZ8U0IXbfiVx4GoYG9fg6UDPOnTGG4nj
sXL3KQeZzZlPoSeZlgr1tqEBx3UsOVKYOL7YxTlGZkW5pCHs9+HQXfKjv4o4ekGFpgmWm4m+
G5Geh5PRbPrj6hmB</vt:lpwstr>
  </property>
</Properties>
</file>